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94CBB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Joan CRANEWELL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1418178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Rutland. </w:t>
      </w:r>
    </w:p>
    <w:p w14:paraId="0910A2C7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415906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C0125E2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= Peter(q.v.).</w:t>
      </w:r>
    </w:p>
    <w:p w14:paraId="2316F564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2D0D033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FD00A52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B28C4CE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Mathewe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them and Ralph Paget of</w:t>
      </w:r>
    </w:p>
    <w:p w14:paraId="7612E494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Ridlington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as the executors of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Pachet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4DD8087C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(ibid.)</w:t>
      </w:r>
    </w:p>
    <w:p w14:paraId="73CA6DA9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7DDECD3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7D31B04" w14:textId="77777777" w:rsidR="00FB3964" w:rsidRDefault="00FB3964" w:rsidP="00FB3964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December 2021</w:t>
      </w:r>
    </w:p>
    <w:p w14:paraId="47EDED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DA9C6" w14:textId="77777777" w:rsidR="00FB3964" w:rsidRDefault="00FB3964" w:rsidP="009139A6">
      <w:r>
        <w:separator/>
      </w:r>
    </w:p>
  </w:endnote>
  <w:endnote w:type="continuationSeparator" w:id="0">
    <w:p w14:paraId="2ADF3A17" w14:textId="77777777" w:rsidR="00FB3964" w:rsidRDefault="00FB39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6A8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1B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CF9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7F33" w14:textId="77777777" w:rsidR="00FB3964" w:rsidRDefault="00FB3964" w:rsidP="009139A6">
      <w:r>
        <w:separator/>
      </w:r>
    </w:p>
  </w:footnote>
  <w:footnote w:type="continuationSeparator" w:id="0">
    <w:p w14:paraId="5D5EFBFC" w14:textId="77777777" w:rsidR="00FB3964" w:rsidRDefault="00FB39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25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97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2A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96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BC405"/>
  <w15:chartTrackingRefBased/>
  <w15:docId w15:val="{18B5A6EB-AEA0-4744-A794-EE3E7114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B39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2022-01-18T10:57:00Z</dcterms:created>
  <dcterms:modified xsi:type="dcterms:W3CDTF">2022-01-18T10:58:00Z</dcterms:modified>
</cp:coreProperties>
</file>